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DF498" w14:textId="77777777" w:rsidR="009C416C" w:rsidRDefault="009C416C" w:rsidP="009C416C">
      <w:pPr>
        <w:spacing w:line="240" w:lineRule="auto"/>
        <w:jc w:val="right"/>
        <w:rPr>
          <w:rFonts w:ascii="Corbel" w:hAnsi="Corbel"/>
          <w:bCs/>
          <w:i/>
        </w:rPr>
      </w:pPr>
      <w:r w:rsidRPr="0043782E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7/2023</w:t>
      </w:r>
    </w:p>
    <w:p w14:paraId="049D309B" w14:textId="77777777" w:rsidR="009C416C" w:rsidRPr="009C54AE" w:rsidRDefault="009C416C" w:rsidP="009C41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D5E656E" w14:textId="77777777" w:rsidR="009C416C" w:rsidRPr="009C54AE" w:rsidRDefault="009C416C" w:rsidP="009C416C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4965EC80" w14:textId="77777777" w:rsidR="009C416C" w:rsidRDefault="009C416C" w:rsidP="009C41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62EC589" w14:textId="77777777" w:rsidR="009C416C" w:rsidRDefault="009C416C" w:rsidP="009C416C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B5D0D36" w14:textId="77777777" w:rsidR="009C416C" w:rsidRPr="00EA4832" w:rsidRDefault="009C416C" w:rsidP="009C416C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2024/2025 i 2025/2026</w:t>
      </w:r>
    </w:p>
    <w:p w14:paraId="27F5D6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D3ACF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D5321F" w14:textId="77777777" w:rsidTr="44AA1763">
        <w:tc>
          <w:tcPr>
            <w:tcW w:w="2694" w:type="dxa"/>
            <w:vAlign w:val="center"/>
          </w:tcPr>
          <w:p w14:paraId="74342AC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97474" w14:textId="5797039F" w:rsidR="0085747A" w:rsidRPr="009C54AE" w:rsidRDefault="00EE6A0D" w:rsidP="44AA176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4AA1763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85747A" w:rsidRPr="009C54AE" w14:paraId="24C57769" w14:textId="77777777" w:rsidTr="44AA1763">
        <w:tc>
          <w:tcPr>
            <w:tcW w:w="2694" w:type="dxa"/>
            <w:vAlign w:val="center"/>
          </w:tcPr>
          <w:p w14:paraId="57F0C1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912DD" w14:textId="5051443E" w:rsidR="0085747A" w:rsidRPr="009C54AE" w:rsidRDefault="006059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597E">
              <w:rPr>
                <w:rFonts w:ascii="Corbel" w:hAnsi="Corbel"/>
                <w:b w:val="0"/>
                <w:sz w:val="24"/>
                <w:szCs w:val="24"/>
              </w:rPr>
              <w:t>ASO 23</w:t>
            </w:r>
          </w:p>
        </w:tc>
      </w:tr>
      <w:tr w:rsidR="0085747A" w:rsidRPr="009C54AE" w14:paraId="4470F93B" w14:textId="77777777" w:rsidTr="44AA1763">
        <w:tc>
          <w:tcPr>
            <w:tcW w:w="2694" w:type="dxa"/>
            <w:vAlign w:val="center"/>
          </w:tcPr>
          <w:p w14:paraId="4682C9C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8431A3" w14:textId="74BE6867" w:rsidR="0085747A" w:rsidRPr="009C54AE" w:rsidRDefault="00EE6A0D" w:rsidP="44AA1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AA176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6DF6749" w14:textId="77777777" w:rsidTr="44AA1763">
        <w:tc>
          <w:tcPr>
            <w:tcW w:w="2694" w:type="dxa"/>
            <w:vAlign w:val="center"/>
          </w:tcPr>
          <w:p w14:paraId="3D161D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8D03" w14:textId="24ECD286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2F6AA652" w14:textId="77777777" w:rsidTr="44AA1763">
        <w:tc>
          <w:tcPr>
            <w:tcW w:w="2694" w:type="dxa"/>
            <w:vAlign w:val="center"/>
          </w:tcPr>
          <w:p w14:paraId="138A22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483D76" w14:textId="058FC6C1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CF77D51" w14:textId="77777777" w:rsidTr="44AA1763">
        <w:tc>
          <w:tcPr>
            <w:tcW w:w="2694" w:type="dxa"/>
            <w:vAlign w:val="center"/>
          </w:tcPr>
          <w:p w14:paraId="297B52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08D59A" w14:textId="1FFC1655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78585B71" w14:textId="77777777" w:rsidTr="44AA1763">
        <w:tc>
          <w:tcPr>
            <w:tcW w:w="2694" w:type="dxa"/>
            <w:vAlign w:val="center"/>
          </w:tcPr>
          <w:p w14:paraId="5D8F5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1ABCA" w14:textId="66F2AC19" w:rsidR="0085747A" w:rsidRPr="009C54AE" w:rsidRDefault="000C6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BC029DF" w14:textId="77777777" w:rsidTr="44AA1763">
        <w:tc>
          <w:tcPr>
            <w:tcW w:w="2694" w:type="dxa"/>
            <w:vAlign w:val="center"/>
          </w:tcPr>
          <w:p w14:paraId="70B8E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D9CDFE" w14:textId="7B6A14EC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6F7F08C" w14:textId="77777777" w:rsidTr="44AA1763">
        <w:tc>
          <w:tcPr>
            <w:tcW w:w="2694" w:type="dxa"/>
            <w:vAlign w:val="center"/>
          </w:tcPr>
          <w:p w14:paraId="361304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8DDA2F" w14:textId="37D95B97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III rok / III, IV, V, VI semestr</w:t>
            </w:r>
          </w:p>
        </w:tc>
      </w:tr>
      <w:tr w:rsidR="0085747A" w:rsidRPr="009C54AE" w14:paraId="6D2A165A" w14:textId="77777777" w:rsidTr="44AA1763">
        <w:tc>
          <w:tcPr>
            <w:tcW w:w="2694" w:type="dxa"/>
            <w:vAlign w:val="center"/>
          </w:tcPr>
          <w:p w14:paraId="50D422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B8494" w14:textId="45783DA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2BFF5E4" w14:textId="77777777" w:rsidTr="44AA1763">
        <w:tc>
          <w:tcPr>
            <w:tcW w:w="2694" w:type="dxa"/>
            <w:vAlign w:val="center"/>
          </w:tcPr>
          <w:p w14:paraId="02A86C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63339E" w14:textId="00CAC911" w:rsidR="00923D7D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E36C55" w14:textId="77777777" w:rsidTr="44AA1763">
        <w:tc>
          <w:tcPr>
            <w:tcW w:w="2694" w:type="dxa"/>
            <w:vAlign w:val="center"/>
          </w:tcPr>
          <w:p w14:paraId="1948EC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B3CD9B" w14:textId="57E5354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03A57489" w14:textId="77777777" w:rsidTr="44AA1763">
        <w:tc>
          <w:tcPr>
            <w:tcW w:w="2694" w:type="dxa"/>
            <w:vAlign w:val="center"/>
          </w:tcPr>
          <w:p w14:paraId="50BFB5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44199" w14:textId="29F3A10B" w:rsidR="0085747A" w:rsidRPr="009C54AE" w:rsidRDefault="00EE6A0D" w:rsidP="00B9208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Paulina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</w:p>
        </w:tc>
      </w:tr>
    </w:tbl>
    <w:p w14:paraId="7D7459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8B10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05599D89" w:rsidR="00EE6A0D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614D37CB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62C69A3" w:rsidR="00EE6A0D" w:rsidRPr="000B1F68" w:rsidRDefault="000B1F6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0B1F68">
              <w:rPr>
                <w:rFonts w:ascii="Corbel" w:hAnsi="Corbel"/>
                <w:bCs/>
                <w:szCs w:val="24"/>
              </w:rPr>
              <w:t>1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77E5D6C3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3F899E56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015B8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476CF817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6AFCE35A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0805F817" w:rsidR="0030395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6CD74DD9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612A7FD1" w:rsidR="00EE6A0D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680B4C84" w:rsidR="00EE6A0D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A3A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5F8429E1" w:rsidR="0085747A" w:rsidRPr="009C54AE" w:rsidRDefault="25B31144" w:rsidP="44AA176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4AA1763">
        <w:rPr>
          <w:rFonts w:ascii="MS Gothic" w:eastAsia="MS Gothic" w:hAnsi="MS Gothic" w:cs="MS Gothic"/>
          <w:b w:val="0"/>
        </w:rPr>
        <w:t xml:space="preserve"> </w:t>
      </w:r>
      <w:r w:rsidR="00EE6A0D" w:rsidRPr="44AA1763">
        <w:rPr>
          <w:rFonts w:ascii="MS Gothic" w:eastAsia="MS Gothic" w:hAnsi="MS Gothic" w:cs="MS Gothic"/>
          <w:b w:val="0"/>
        </w:rPr>
        <w:t>+</w:t>
      </w:r>
      <w:r w:rsidR="0085747A" w:rsidRPr="44AA1763">
        <w:rPr>
          <w:rFonts w:ascii="Corbel" w:hAnsi="Corbel"/>
          <w:b w:val="0"/>
          <w:smallCaps w:val="0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44AA17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4AA1763">
        <w:rPr>
          <w:rFonts w:ascii="Corbel" w:hAnsi="Corbel"/>
          <w:smallCaps w:val="0"/>
        </w:rPr>
        <w:t xml:space="preserve">1.3 </w:t>
      </w:r>
      <w:r>
        <w:tab/>
      </w:r>
      <w:r w:rsidRPr="44AA1763">
        <w:rPr>
          <w:rFonts w:ascii="Corbel" w:hAnsi="Corbel"/>
          <w:smallCaps w:val="0"/>
        </w:rPr>
        <w:t>For</w:t>
      </w:r>
      <w:r w:rsidR="00445970" w:rsidRPr="44AA1763">
        <w:rPr>
          <w:rFonts w:ascii="Corbel" w:hAnsi="Corbel"/>
          <w:smallCaps w:val="0"/>
        </w:rPr>
        <w:t xml:space="preserve">ma zaliczenia przedmiotu </w:t>
      </w:r>
      <w:r w:rsidRPr="44AA1763">
        <w:rPr>
          <w:rFonts w:ascii="Corbel" w:hAnsi="Corbel"/>
          <w:smallCaps w:val="0"/>
        </w:rPr>
        <w:t xml:space="preserve"> (z toku) </w:t>
      </w:r>
      <w:r w:rsidRPr="44AA1763">
        <w:rPr>
          <w:rFonts w:ascii="Corbel" w:hAnsi="Corbel"/>
          <w:b w:val="0"/>
          <w:smallCaps w:val="0"/>
        </w:rPr>
        <w:t xml:space="preserve">(egzamin, zaliczenie z oceną, </w:t>
      </w:r>
      <w:r w:rsidRPr="44AA1763">
        <w:rPr>
          <w:rFonts w:ascii="Corbel" w:hAnsi="Corbel"/>
          <w:bCs/>
          <w:smallCaps w:val="0"/>
          <w:u w:val="single"/>
        </w:rPr>
        <w:t>zaliczenie bez oceny</w:t>
      </w:r>
      <w:r w:rsidRPr="44AA1763">
        <w:rPr>
          <w:rFonts w:ascii="Corbel" w:hAnsi="Corbel"/>
          <w:b w:val="0"/>
          <w:smallCaps w:val="0"/>
        </w:rPr>
        <w:t>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3907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3D04FCCC" w:rsidR="0085747A" w:rsidRPr="009C54AE" w:rsidRDefault="00E9519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648BACDF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12BC76EC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1599D757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73" w:type="dxa"/>
          </w:tcPr>
          <w:p w14:paraId="5C86FE7D" w14:textId="08BFFA86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2F8C6D46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7B7884C4" w14:textId="254A68C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254A2BBF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3B3DB648" w14:textId="257EDD49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1539CED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73" w:type="dxa"/>
          </w:tcPr>
          <w:p w14:paraId="09293DD3" w14:textId="06C6073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877B4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236FC6B2" w14:textId="7141DA2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174677F0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73" w:type="dxa"/>
          </w:tcPr>
          <w:p w14:paraId="57888EF0" w14:textId="16164572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047202C4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67100236" w14:textId="22A157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0B44F32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1EF56447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1352CDDB" w14:textId="08F30E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44AA1763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44AA1763">
        <w:tc>
          <w:tcPr>
            <w:tcW w:w="9639" w:type="dxa"/>
          </w:tcPr>
          <w:p w14:paraId="56A5D905" w14:textId="443EE252" w:rsidR="0085747A" w:rsidRPr="009C54AE" w:rsidRDefault="54E2CD2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4AA176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4AA1763">
        <w:rPr>
          <w:rFonts w:ascii="Corbel" w:hAnsi="Corbel"/>
          <w:sz w:val="24"/>
          <w:szCs w:val="24"/>
        </w:rPr>
        <w:t xml:space="preserve">, </w:t>
      </w:r>
      <w:r w:rsidRPr="44AA176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56FA" w14:paraId="1724CE4F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923D" w14:textId="77777777" w:rsidR="00C856FA" w:rsidRPr="008D3586" w:rsidRDefault="00C856FA" w:rsidP="006B28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56FA" w14:paraId="66A90808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62B9" w14:textId="0C64AD15" w:rsidR="00C856FA" w:rsidRPr="008D3586" w:rsidRDefault="75633530" w:rsidP="44AA17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C856FA" w14:paraId="62FE714E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6EA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C856FA" w14:paraId="7EB53114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8BE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56FA" w14:paraId="1F6FB26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73A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C856FA" w14:paraId="0D0775A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A9F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C856FA" w14:paraId="0D83EC05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109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C856FA" w14:paraId="053052A9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823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C856FA" w14:paraId="0C28B7FF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CDC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C856FA" w14:paraId="2E39A866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D79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C856FA" w14:paraId="556FE87C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8CB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lastRenderedPageBreak/>
              <w:t>Dobór i konstruowanie metod i narzędzi badawczych.</w:t>
            </w:r>
          </w:p>
        </w:tc>
      </w:tr>
      <w:tr w:rsidR="00C856FA" w14:paraId="6B12F422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6E3" w14:textId="77777777" w:rsidR="00C856FA" w:rsidRPr="008D3586" w:rsidRDefault="00C856FA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C856FA" w14:paraId="3C39261C" w14:textId="77777777" w:rsidTr="44AA176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C1B" w14:textId="77777777" w:rsidR="00C856FA" w:rsidRPr="008D3586" w:rsidRDefault="00C856FA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4AA1763">
        <w:rPr>
          <w:rFonts w:ascii="Corbel" w:hAnsi="Corbel"/>
          <w:smallCaps w:val="0"/>
        </w:rPr>
        <w:t>3.4 Metody dydaktyczne</w:t>
      </w:r>
      <w:r w:rsidRPr="44AA1763">
        <w:rPr>
          <w:rFonts w:ascii="Corbel" w:hAnsi="Corbel"/>
          <w:b w:val="0"/>
          <w:smallCaps w:val="0"/>
        </w:rPr>
        <w:t xml:space="preserve"> </w:t>
      </w:r>
    </w:p>
    <w:p w14:paraId="4A804E78" w14:textId="77777777" w:rsidR="0085747A" w:rsidRPr="009C54AE" w:rsidRDefault="0085747A" w:rsidP="005B3A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5B3A1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44AA1763">
        <w:tc>
          <w:tcPr>
            <w:tcW w:w="9670" w:type="dxa"/>
          </w:tcPr>
          <w:p w14:paraId="2A12DAE8" w14:textId="1571037C" w:rsidR="007E5F39" w:rsidRPr="007E5F39" w:rsidRDefault="39152FAB" w:rsidP="44AA17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>Forma zakończenia: zaliczenie.</w:t>
            </w:r>
          </w:p>
          <w:p w14:paraId="216C822B" w14:textId="1CFFC339" w:rsidR="007E5F39" w:rsidRPr="007E5F39" w:rsidRDefault="39152FAB" w:rsidP="44AA176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 xml:space="preserve">Zaliczenie </w:t>
            </w:r>
            <w:r w:rsidR="105B83B7" w:rsidRPr="44AA1763">
              <w:rPr>
                <w:rFonts w:ascii="Corbel" w:hAnsi="Corbel"/>
                <w:b w:val="0"/>
                <w:smallCaps w:val="0"/>
              </w:rPr>
              <w:t>seminarium</w:t>
            </w:r>
          </w:p>
          <w:p w14:paraId="2E3D9EC5" w14:textId="25907E91" w:rsidR="0085747A" w:rsidRPr="009C54AE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44AA1763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44AA1763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2077863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h</w:t>
            </w:r>
          </w:p>
        </w:tc>
      </w:tr>
      <w:tr w:rsidR="00C61DC5" w:rsidRPr="009C54AE" w14:paraId="6D7C1C21" w14:textId="77777777" w:rsidTr="44AA1763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2B6A6A18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h - udział w konsultacjach</w:t>
            </w:r>
          </w:p>
        </w:tc>
      </w:tr>
      <w:tr w:rsidR="00C61DC5" w:rsidRPr="009C54AE" w14:paraId="23CE5A02" w14:textId="77777777" w:rsidTr="44AA1763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3910FBEF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 h</w:t>
            </w:r>
          </w:p>
        </w:tc>
      </w:tr>
      <w:tr w:rsidR="0085747A" w:rsidRPr="009C54AE" w14:paraId="18D798FB" w14:textId="77777777" w:rsidTr="44AA1763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4FD55D11" w:rsidR="0085747A" w:rsidRPr="009C54AE" w:rsidRDefault="45C3B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A1763">
              <w:rPr>
                <w:rFonts w:ascii="Corbel" w:hAnsi="Corbel"/>
                <w:sz w:val="24"/>
                <w:szCs w:val="24"/>
              </w:rPr>
              <w:t xml:space="preserve">250 </w:t>
            </w:r>
          </w:p>
        </w:tc>
      </w:tr>
      <w:tr w:rsidR="0085747A" w:rsidRPr="009C54AE" w14:paraId="6E0AE901" w14:textId="77777777" w:rsidTr="44AA1763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1B44A13D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44AA1763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7C1C6A47" w:rsidR="0085747A" w:rsidRPr="009C54AE" w:rsidRDefault="59349B0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4AA176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D421BEA" w14:textId="77777777" w:rsidTr="44AA1763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5078BD35" w:rsidR="0085747A" w:rsidRPr="009C54AE" w:rsidRDefault="0DFE026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44AA1763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4AA176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157C910" w14:textId="1E9D2034" w:rsidR="44AA1763" w:rsidRDefault="44AA1763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44AA1763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44AA17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A1763">
              <w:rPr>
                <w:rFonts w:ascii="Corbel" w:hAnsi="Corbel"/>
                <w:bCs/>
                <w:smallCaps w:val="0"/>
              </w:rPr>
              <w:t>Literatura uzupełniająca:</w:t>
            </w:r>
            <w:r w:rsidRPr="44AA176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0FB01A6" w14:textId="0F51D4D4" w:rsidR="44AA1763" w:rsidRDefault="44AA1763" w:rsidP="44AA17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05258" w14:textId="77777777" w:rsidR="006C641D" w:rsidRDefault="006C641D" w:rsidP="00C16ABF">
      <w:pPr>
        <w:spacing w:after="0" w:line="240" w:lineRule="auto"/>
      </w:pPr>
      <w:r>
        <w:separator/>
      </w:r>
    </w:p>
  </w:endnote>
  <w:endnote w:type="continuationSeparator" w:id="0">
    <w:p w14:paraId="76E40278" w14:textId="77777777" w:rsidR="006C641D" w:rsidRDefault="006C64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7541B" w14:textId="77777777" w:rsidR="006C641D" w:rsidRDefault="006C641D" w:rsidP="00C16ABF">
      <w:pPr>
        <w:spacing w:after="0" w:line="240" w:lineRule="auto"/>
      </w:pPr>
      <w:r>
        <w:separator/>
      </w:r>
    </w:p>
  </w:footnote>
  <w:footnote w:type="continuationSeparator" w:id="0">
    <w:p w14:paraId="2A743A9A" w14:textId="77777777" w:rsidR="006C641D" w:rsidRDefault="006C641D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29"/>
    <w:rsid w:val="00363F78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60597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41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D80"/>
    <w:rsid w:val="007A4022"/>
    <w:rsid w:val="007A6E6E"/>
    <w:rsid w:val="007C3299"/>
    <w:rsid w:val="007C3BCC"/>
    <w:rsid w:val="007C4546"/>
    <w:rsid w:val="007D6E56"/>
    <w:rsid w:val="007E5F39"/>
    <w:rsid w:val="007E6C1F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416C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3366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  <w:rsid w:val="0A3607FB"/>
    <w:rsid w:val="0DFE026A"/>
    <w:rsid w:val="105B83B7"/>
    <w:rsid w:val="25B31144"/>
    <w:rsid w:val="343BBEFD"/>
    <w:rsid w:val="39152FAB"/>
    <w:rsid w:val="44AA1763"/>
    <w:rsid w:val="45C3B887"/>
    <w:rsid w:val="52BAFB59"/>
    <w:rsid w:val="54E2CD2A"/>
    <w:rsid w:val="59349B0A"/>
    <w:rsid w:val="7563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38A0-2A67-4893-8060-92C7D904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1157</Words>
  <Characters>6948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2020-03-10T11:54:00Z</dcterms:created>
  <dcterms:modified xsi:type="dcterms:W3CDTF">2023-09-29T09:42:00Z</dcterms:modified>
</cp:coreProperties>
</file>